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81D57" w14:textId="77777777" w:rsidR="006D161E" w:rsidRDefault="006D161E" w:rsidP="006D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Christopher MARSTON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20A5B5D" w14:textId="77777777" w:rsidR="006D161E" w:rsidRDefault="006D161E" w:rsidP="006D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Cold Hanworth, Nottinghamshire. Clerk.</w:t>
      </w:r>
    </w:p>
    <w:p w14:paraId="025FC094" w14:textId="77777777" w:rsidR="006D161E" w:rsidRDefault="006D161E" w:rsidP="006D161E">
      <w:pPr>
        <w:rPr>
          <w:rFonts w:ascii="Times New Roman" w:hAnsi="Times New Roman" w:cs="Times New Roman"/>
        </w:rPr>
      </w:pPr>
    </w:p>
    <w:p w14:paraId="2E6B8D50" w14:textId="77777777" w:rsidR="006D161E" w:rsidRDefault="006D161E" w:rsidP="006D161E">
      <w:pPr>
        <w:rPr>
          <w:rFonts w:ascii="Times New Roman" w:hAnsi="Times New Roman" w:cs="Times New Roman"/>
        </w:rPr>
      </w:pPr>
    </w:p>
    <w:p w14:paraId="6F18FB99" w14:textId="77777777" w:rsidR="006D161E" w:rsidRDefault="006D161E" w:rsidP="006D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Villers of </w:t>
      </w:r>
      <w:proofErr w:type="spellStart"/>
      <w:r>
        <w:rPr>
          <w:rFonts w:ascii="Times New Roman" w:hAnsi="Times New Roman" w:cs="Times New Roman"/>
        </w:rPr>
        <w:t>Fulnetby</w:t>
      </w:r>
      <w:proofErr w:type="spellEnd"/>
      <w:r>
        <w:rPr>
          <w:rFonts w:ascii="Times New Roman" w:hAnsi="Times New Roman" w:cs="Times New Roman"/>
        </w:rPr>
        <w:t xml:space="preserve">, Lincolnshire(q.v.), brought a plaint of debt against </w:t>
      </w:r>
    </w:p>
    <w:p w14:paraId="2C78FCA4" w14:textId="77777777" w:rsidR="006D161E" w:rsidRDefault="006D161E" w:rsidP="006D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Elton of </w:t>
      </w:r>
      <w:proofErr w:type="spellStart"/>
      <w:r>
        <w:rPr>
          <w:rFonts w:ascii="Times New Roman" w:hAnsi="Times New Roman" w:cs="Times New Roman"/>
        </w:rPr>
        <w:t>Collingham</w:t>
      </w:r>
      <w:proofErr w:type="spellEnd"/>
      <w:r>
        <w:rPr>
          <w:rFonts w:ascii="Times New Roman" w:hAnsi="Times New Roman" w:cs="Times New Roman"/>
        </w:rPr>
        <w:t xml:space="preserve">(q.v.) and John Colet of </w:t>
      </w:r>
      <w:proofErr w:type="spellStart"/>
      <w:r>
        <w:rPr>
          <w:rFonts w:ascii="Times New Roman" w:hAnsi="Times New Roman" w:cs="Times New Roman"/>
        </w:rPr>
        <w:t>Girton</w:t>
      </w:r>
      <w:proofErr w:type="spellEnd"/>
      <w:r>
        <w:rPr>
          <w:rFonts w:ascii="Times New Roman" w:hAnsi="Times New Roman" w:cs="Times New Roman"/>
        </w:rPr>
        <w:t>(q.v.).</w:t>
      </w:r>
    </w:p>
    <w:p w14:paraId="3880F453" w14:textId="77777777" w:rsidR="006D161E" w:rsidRDefault="006D161E" w:rsidP="006D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629D856" w14:textId="77777777" w:rsidR="006D161E" w:rsidRDefault="006D161E" w:rsidP="006D161E">
      <w:pPr>
        <w:rPr>
          <w:rFonts w:ascii="Times New Roman" w:hAnsi="Times New Roman" w:cs="Times New Roman"/>
        </w:rPr>
      </w:pPr>
    </w:p>
    <w:p w14:paraId="4E5D4052" w14:textId="77777777" w:rsidR="006D161E" w:rsidRDefault="006D161E" w:rsidP="006D161E">
      <w:pPr>
        <w:rPr>
          <w:rFonts w:ascii="Times New Roman" w:hAnsi="Times New Roman" w:cs="Times New Roman"/>
        </w:rPr>
      </w:pPr>
    </w:p>
    <w:p w14:paraId="6A7964E6" w14:textId="77777777" w:rsidR="006D161E" w:rsidRDefault="006D161E" w:rsidP="006D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2E4F0053" w14:textId="77777777" w:rsidR="006B2F86" w:rsidRPr="00E71FC3" w:rsidRDefault="006D16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8B7F7" w14:textId="77777777" w:rsidR="006D161E" w:rsidRDefault="006D161E" w:rsidP="00E71FC3">
      <w:r>
        <w:separator/>
      </w:r>
    </w:p>
  </w:endnote>
  <w:endnote w:type="continuationSeparator" w:id="0">
    <w:p w14:paraId="0FCD549E" w14:textId="77777777" w:rsidR="006D161E" w:rsidRDefault="006D16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F84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C4379" w14:textId="77777777" w:rsidR="006D161E" w:rsidRDefault="006D161E" w:rsidP="00E71FC3">
      <w:r>
        <w:separator/>
      </w:r>
    </w:p>
  </w:footnote>
  <w:footnote w:type="continuationSeparator" w:id="0">
    <w:p w14:paraId="186F2ED2" w14:textId="77777777" w:rsidR="006D161E" w:rsidRDefault="006D16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61E"/>
    <w:rsid w:val="001A7C09"/>
    <w:rsid w:val="00577BD5"/>
    <w:rsid w:val="00656CBA"/>
    <w:rsid w:val="006A1F77"/>
    <w:rsid w:val="006D161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96409"/>
  <w15:chartTrackingRefBased/>
  <w15:docId w15:val="{125EF55D-8DF9-4FA9-97F2-4ABD9546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6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D16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2019-03-14T20:53:00Z</dcterms:created>
  <dcterms:modified xsi:type="dcterms:W3CDTF">2019-03-14T20:54:00Z</dcterms:modified>
</cp:coreProperties>
</file>